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EBB" w:rsidRDefault="00142EBB" w:rsidP="008637CA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Карело-финская лайка</w:t>
      </w:r>
    </w:p>
    <w:p w:rsidR="00142EBB" w:rsidRPr="006D0E6E" w:rsidRDefault="00142EBB" w:rsidP="008637C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к</w:t>
      </w:r>
      <w:r w:rsidRPr="001E5BC7">
        <w:rPr>
          <w:rFonts w:ascii="Times New Roman" w:hAnsi="Times New Roman"/>
          <w:bCs/>
          <w:sz w:val="28"/>
          <w:szCs w:val="28"/>
        </w:rPr>
        <w:t>арело-финск</w:t>
      </w:r>
      <w:r>
        <w:rPr>
          <w:rFonts w:ascii="Times New Roman" w:hAnsi="Times New Roman"/>
          <w:bCs/>
          <w:sz w:val="28"/>
          <w:szCs w:val="28"/>
        </w:rPr>
        <w:t>ой</w:t>
      </w:r>
      <w:r w:rsidRPr="001E5BC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или</w:t>
      </w:r>
      <w:r w:rsidRPr="006D0E6E">
        <w:rPr>
          <w:rFonts w:ascii="Times New Roman" w:hAnsi="Times New Roman"/>
          <w:sz w:val="28"/>
          <w:szCs w:val="28"/>
        </w:rPr>
        <w:t xml:space="preserve"> охотничь</w:t>
      </w:r>
      <w:r>
        <w:rPr>
          <w:rFonts w:ascii="Times New Roman" w:hAnsi="Times New Roman"/>
          <w:sz w:val="28"/>
          <w:szCs w:val="28"/>
        </w:rPr>
        <w:t>ей</w:t>
      </w:r>
      <w:r w:rsidRPr="006D0E6E">
        <w:rPr>
          <w:rFonts w:ascii="Times New Roman" w:hAnsi="Times New Roman"/>
          <w:sz w:val="28"/>
          <w:szCs w:val="28"/>
        </w:rPr>
        <w:t xml:space="preserve"> лайк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6D0E6E">
        <w:rPr>
          <w:rFonts w:ascii="Times New Roman" w:hAnsi="Times New Roman"/>
          <w:sz w:val="28"/>
          <w:szCs w:val="28"/>
        </w:rPr>
        <w:t>обычно охотятся на пушных зверей, косуль, птиц.</w:t>
      </w:r>
    </w:p>
    <w:p w:rsidR="00142EBB" w:rsidRPr="006D0E6E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6D0E6E">
        <w:rPr>
          <w:color w:val="222222"/>
          <w:sz w:val="28"/>
          <w:szCs w:val="28"/>
        </w:rPr>
        <w:t xml:space="preserve">Выведена путём скрещивания карельских и олонецких промысловых охотничьих собак с финской. </w:t>
      </w:r>
      <w:bookmarkStart w:id="0" w:name="_GoBack"/>
      <w:bookmarkEnd w:id="0"/>
      <w:r w:rsidRPr="006D0E6E">
        <w:rPr>
          <w:color w:val="222222"/>
          <w:sz w:val="28"/>
          <w:szCs w:val="28"/>
        </w:rPr>
        <w:t>В СССР карело-финские лайки активно скрещивались с</w:t>
      </w:r>
      <w:r>
        <w:rPr>
          <w:color w:val="222222"/>
          <w:sz w:val="28"/>
          <w:szCs w:val="28"/>
        </w:rPr>
        <w:t xml:space="preserve"> </w:t>
      </w:r>
      <w:r w:rsidRPr="00074C84">
        <w:rPr>
          <w:sz w:val="28"/>
          <w:szCs w:val="28"/>
        </w:rPr>
        <w:t>финскими шпицами</w:t>
      </w:r>
      <w:r w:rsidRPr="006D0E6E">
        <w:rPr>
          <w:color w:val="222222"/>
          <w:sz w:val="28"/>
          <w:szCs w:val="28"/>
        </w:rPr>
        <w:t>, причём чистокровные финские шпицы, ввозимые для разведения из Финляндии, регистрировались как карело-финские лайки.</w:t>
      </w:r>
    </w:p>
    <w:p w:rsidR="00142EBB" w:rsidRPr="006D0E6E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6D0E6E">
        <w:rPr>
          <w:color w:val="222222"/>
          <w:sz w:val="28"/>
          <w:szCs w:val="28"/>
        </w:rPr>
        <w:t>Карел</w:t>
      </w:r>
      <w:r>
        <w:rPr>
          <w:color w:val="222222"/>
          <w:sz w:val="28"/>
          <w:szCs w:val="28"/>
        </w:rPr>
        <w:t>о-финскую</w:t>
      </w:r>
      <w:r w:rsidRPr="006D0E6E">
        <w:rPr>
          <w:color w:val="222222"/>
          <w:sz w:val="28"/>
          <w:szCs w:val="28"/>
        </w:rPr>
        <w:t xml:space="preserve"> лайку разводят на территории РФ. Многие отмечают, что карел</w:t>
      </w:r>
      <w:r>
        <w:rPr>
          <w:color w:val="222222"/>
          <w:sz w:val="28"/>
          <w:szCs w:val="28"/>
        </w:rPr>
        <w:t>о-финская</w:t>
      </w:r>
      <w:r w:rsidRPr="006D0E6E">
        <w:rPr>
          <w:color w:val="222222"/>
          <w:sz w:val="28"/>
          <w:szCs w:val="28"/>
        </w:rPr>
        <w:t xml:space="preserve"> лайка и финский шпиц</w:t>
      </w:r>
      <w:r>
        <w:rPr>
          <w:color w:val="222222"/>
          <w:sz w:val="28"/>
          <w:szCs w:val="28"/>
        </w:rPr>
        <w:t xml:space="preserve"> –</w:t>
      </w:r>
      <w:r w:rsidRPr="006D0E6E">
        <w:rPr>
          <w:color w:val="222222"/>
          <w:sz w:val="28"/>
          <w:szCs w:val="28"/>
        </w:rPr>
        <w:t xml:space="preserve"> это разные по рабочим качествам собаки.</w:t>
      </w:r>
    </w:p>
    <w:p w:rsidR="00142EBB" w:rsidRPr="006D0E6E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6D0E6E">
        <w:rPr>
          <w:color w:val="222222"/>
          <w:sz w:val="28"/>
          <w:szCs w:val="28"/>
        </w:rPr>
        <w:t>По состоянию на июнь 2009 г</w:t>
      </w:r>
      <w:r>
        <w:rPr>
          <w:color w:val="222222"/>
          <w:sz w:val="28"/>
          <w:szCs w:val="28"/>
        </w:rPr>
        <w:t>.</w:t>
      </w:r>
      <w:r w:rsidRPr="006D0E6E">
        <w:rPr>
          <w:color w:val="222222"/>
          <w:sz w:val="28"/>
          <w:szCs w:val="28"/>
        </w:rPr>
        <w:t xml:space="preserve"> порода «</w:t>
      </w:r>
      <w:r>
        <w:rPr>
          <w:color w:val="222222"/>
          <w:sz w:val="28"/>
          <w:szCs w:val="28"/>
        </w:rPr>
        <w:t>к</w:t>
      </w:r>
      <w:r w:rsidRPr="006D0E6E">
        <w:rPr>
          <w:color w:val="222222"/>
          <w:sz w:val="28"/>
          <w:szCs w:val="28"/>
        </w:rPr>
        <w:t xml:space="preserve">арело-финская лайка» </w:t>
      </w:r>
      <w:r>
        <w:rPr>
          <w:color w:val="222222"/>
          <w:sz w:val="28"/>
          <w:szCs w:val="28"/>
        </w:rPr>
        <w:br/>
      </w:r>
      <w:r w:rsidRPr="006D0E6E">
        <w:rPr>
          <w:color w:val="222222"/>
          <w:sz w:val="28"/>
          <w:szCs w:val="28"/>
        </w:rPr>
        <w:t>не зарегистрирована в </w:t>
      </w:r>
      <w:r w:rsidRPr="006D0E6E">
        <w:rPr>
          <w:sz w:val="28"/>
          <w:szCs w:val="28"/>
        </w:rPr>
        <w:t xml:space="preserve">РКФ. </w:t>
      </w:r>
      <w:r w:rsidRPr="006D0E6E">
        <w:rPr>
          <w:color w:val="222222"/>
          <w:sz w:val="28"/>
          <w:szCs w:val="28"/>
        </w:rPr>
        <w:t>Под этим названием разводятся финские шпицы</w:t>
      </w:r>
      <w:r>
        <w:rPr>
          <w:color w:val="222222"/>
          <w:sz w:val="28"/>
          <w:szCs w:val="28"/>
        </w:rPr>
        <w:t>.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6D0E6E">
        <w:rPr>
          <w:color w:val="222222"/>
          <w:sz w:val="28"/>
          <w:szCs w:val="28"/>
        </w:rPr>
        <w:t>Рост карело-финской лайки составляет</w:t>
      </w:r>
      <w:r>
        <w:rPr>
          <w:color w:val="222222"/>
          <w:sz w:val="28"/>
          <w:szCs w:val="28"/>
        </w:rPr>
        <w:t xml:space="preserve"> у</w:t>
      </w:r>
      <w:r w:rsidRPr="006D0E6E">
        <w:rPr>
          <w:color w:val="222222"/>
          <w:sz w:val="28"/>
          <w:szCs w:val="28"/>
        </w:rPr>
        <w:t xml:space="preserve"> кобел</w:t>
      </w:r>
      <w:r>
        <w:rPr>
          <w:color w:val="222222"/>
          <w:sz w:val="28"/>
          <w:szCs w:val="28"/>
        </w:rPr>
        <w:t>ей</w:t>
      </w:r>
      <w:r w:rsidRPr="006D0E6E">
        <w:rPr>
          <w:color w:val="222222"/>
          <w:sz w:val="28"/>
          <w:szCs w:val="28"/>
        </w:rPr>
        <w:t> </w:t>
      </w:r>
      <w:r>
        <w:rPr>
          <w:color w:val="222222"/>
          <w:sz w:val="28"/>
          <w:szCs w:val="28"/>
        </w:rPr>
        <w:t>–</w:t>
      </w:r>
      <w:r w:rsidRPr="006D0E6E">
        <w:rPr>
          <w:color w:val="222222"/>
          <w:sz w:val="28"/>
          <w:szCs w:val="28"/>
        </w:rPr>
        <w:t xml:space="preserve"> до 50 см, </w:t>
      </w:r>
      <w:r>
        <w:rPr>
          <w:color w:val="222222"/>
          <w:sz w:val="28"/>
          <w:szCs w:val="28"/>
        </w:rPr>
        <w:t>у сук</w:t>
      </w:r>
      <w:r w:rsidRPr="006D0E6E">
        <w:rPr>
          <w:color w:val="222222"/>
          <w:sz w:val="28"/>
          <w:szCs w:val="28"/>
        </w:rPr>
        <w:t> </w:t>
      </w:r>
      <w:r>
        <w:rPr>
          <w:color w:val="222222"/>
          <w:sz w:val="28"/>
          <w:szCs w:val="28"/>
        </w:rPr>
        <w:t>–</w:t>
      </w:r>
      <w:r w:rsidRPr="006D0E6E">
        <w:rPr>
          <w:color w:val="222222"/>
          <w:sz w:val="28"/>
          <w:szCs w:val="28"/>
        </w:rPr>
        <w:t xml:space="preserve"> до 45 см. Вес карело-финской лайки составляет</w:t>
      </w:r>
      <w:r>
        <w:rPr>
          <w:color w:val="222222"/>
          <w:sz w:val="28"/>
          <w:szCs w:val="28"/>
        </w:rPr>
        <w:t xml:space="preserve"> у</w:t>
      </w:r>
      <w:r w:rsidRPr="006D0E6E">
        <w:rPr>
          <w:color w:val="222222"/>
          <w:sz w:val="28"/>
          <w:szCs w:val="28"/>
        </w:rPr>
        <w:t xml:space="preserve"> кобел</w:t>
      </w:r>
      <w:r>
        <w:rPr>
          <w:color w:val="222222"/>
          <w:sz w:val="28"/>
          <w:szCs w:val="28"/>
        </w:rPr>
        <w:t>ей</w:t>
      </w:r>
      <w:r w:rsidRPr="006D0E6E">
        <w:rPr>
          <w:color w:val="222222"/>
          <w:sz w:val="28"/>
          <w:szCs w:val="28"/>
        </w:rPr>
        <w:t> </w:t>
      </w:r>
      <w:r>
        <w:rPr>
          <w:color w:val="222222"/>
          <w:sz w:val="28"/>
          <w:szCs w:val="28"/>
        </w:rPr>
        <w:t>–</w:t>
      </w:r>
      <w:r w:rsidRPr="006D0E6E">
        <w:rPr>
          <w:color w:val="222222"/>
          <w:sz w:val="28"/>
          <w:szCs w:val="28"/>
        </w:rPr>
        <w:t xml:space="preserve"> до 15 кг, </w:t>
      </w:r>
      <w:r>
        <w:rPr>
          <w:color w:val="222222"/>
          <w:sz w:val="28"/>
          <w:szCs w:val="28"/>
        </w:rPr>
        <w:t xml:space="preserve">у </w:t>
      </w:r>
      <w:r w:rsidRPr="006D0E6E">
        <w:rPr>
          <w:color w:val="222222"/>
          <w:sz w:val="28"/>
          <w:szCs w:val="28"/>
        </w:rPr>
        <w:t>сук </w:t>
      </w:r>
      <w:r>
        <w:rPr>
          <w:color w:val="222222"/>
          <w:sz w:val="28"/>
          <w:szCs w:val="28"/>
        </w:rPr>
        <w:t>–</w:t>
      </w:r>
      <w:r w:rsidRPr="006D0E6E">
        <w:rPr>
          <w:color w:val="222222"/>
          <w:sz w:val="28"/>
          <w:szCs w:val="28"/>
        </w:rPr>
        <w:t xml:space="preserve"> до 12 кг.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Карело-финская лайка – очень привлекательная, грациозная и изящная собака. Великолепия и уникальности добавляет яркий красно-рыжий окрас.</w:t>
      </w:r>
    </w:p>
    <w:p w:rsidR="00142EBB" w:rsidRPr="006D0E6E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В стандарте породы описывается светло-медовая или тёмно-медовая собака </w:t>
      </w:r>
      <w:r>
        <w:rPr>
          <w:color w:val="222222"/>
          <w:sz w:val="28"/>
          <w:szCs w:val="28"/>
        </w:rPr>
        <w:br/>
        <w:t>с тёмными или чёрными глазами.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6D0E6E">
        <w:rPr>
          <w:color w:val="222222"/>
          <w:sz w:val="28"/>
          <w:szCs w:val="28"/>
        </w:rPr>
        <w:t>Весёлая, жизнерадостная собака. Хороший охотник и верный друг для любого охотника. Хорошо охотится на кабанов и других копытных животных. Редкая, с интересным характером собака.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Карело-финская лайка является одной из наиболее распространённых </w:t>
      </w:r>
      <w:r>
        <w:rPr>
          <w:color w:val="222222"/>
          <w:sz w:val="28"/>
          <w:szCs w:val="28"/>
        </w:rPr>
        <w:br/>
        <w:t xml:space="preserve">в России ветвей охотничьих лаек. Несмотря на свою принадлежность </w:t>
      </w:r>
      <w:r>
        <w:rPr>
          <w:color w:val="222222"/>
          <w:sz w:val="28"/>
          <w:szCs w:val="28"/>
        </w:rPr>
        <w:br/>
        <w:t xml:space="preserve">к лайкам, она имеет яркую специфику, которая отличает её от других видов охотничьих лаек и даёт огромное превосходство этой породе. 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Одним из основных преимуществ карело-финской лайки являются её компактные размеры, что очень удобно для содержания в квартире и при перевозке в охотничьи угодья. 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Важные пропорции: косая длина туловища равна высоте собаки в холке; длина морды относится к длине черепной коробки как 3:4. Мочка носа небольшая, угольно-чёрная. Уши посажены довольно высоко, всегда стоячие, относительно малого размера, заострённые, покрыты тонким шерстяным покровом, очень подвижные. Хвост энергично загнут кольцом вперёд от основания, прилегая к спине. Шерсть довольно длинная на туловище, более короткая на шее и спине. Подшёрсток короткий, мягкий и более светлый.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Карело-финскую лайку отличает неповторимое сочетание физической активности, выносливости и темперамента с очень малым потреблением пищи. Порой непонятно, где источник энергии этой собаки при суточном потреблении всего 300 г мяса. Карело-финские лайки также едят овощи, например морковь и тыкву, не любят молоко и молочные продукты, могут полакомиться малиной.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Универсальность в охоте даёт карело-финской лайке дополнительное превосходство. Эти собаки успешно охотятся на все виды дичи: от хорька </w:t>
      </w:r>
      <w:r>
        <w:rPr>
          <w:color w:val="222222"/>
          <w:sz w:val="28"/>
          <w:szCs w:val="28"/>
        </w:rPr>
        <w:br/>
        <w:t>и до медведя. Кроме того, собаки этой породы отличаются аккуратной манерой охоты. Там, где глухарь улетает от западно-европейских лаек или от легавых, успешно справляется рыжая «костроушка». Карело-финская лайка на охоте работает безопасно для себя и аккуратно благодаря уникальному сочетанию вёрткости и вязкости с наличием тесного сотрудничества с охотником.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Карело-финскую лайку по праву считают одной из самых умных </w:t>
      </w:r>
      <w:r>
        <w:rPr>
          <w:color w:val="222222"/>
          <w:sz w:val="28"/>
          <w:szCs w:val="28"/>
        </w:rPr>
        <w:br/>
        <w:t>и харáктерных собак. Ум и хитрость у неё в крови, это передаётся от поколения к поколению.</w:t>
      </w:r>
    </w:p>
    <w:p w:rsidR="00142EBB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У карело-финской лайки обычно на свет появляется четыре щенка. Сука вынашивает щенков в течение 56–62 дней. Рождаются щенки тёмными, </w:t>
      </w:r>
      <w:r>
        <w:rPr>
          <w:color w:val="222222"/>
          <w:sz w:val="28"/>
          <w:szCs w:val="28"/>
        </w:rPr>
        <w:br/>
        <w:t>с тупыми мордочками и висячими ушами. Ушки встают через 3–4 недели от рождения. Одновременно окрас становится более светлого рыжего оттенка.</w:t>
      </w:r>
    </w:p>
    <w:p w:rsidR="00142EBB" w:rsidRPr="006D0E6E" w:rsidRDefault="00142EBB" w:rsidP="008637CA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Карело-финская лайка хорошо ладит с людьми и детьми. Конечно, прежде всего, карело-финская лайка – это собака для охоты. Но это совсем не значит, что её не заводят как компаньона. Обычно этой породе отдают предпочтение спортивные, энергичные и жизнерадостные люди.</w:t>
      </w:r>
    </w:p>
    <w:sectPr w:rsidR="00142EBB" w:rsidRPr="006D0E6E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7CA"/>
    <w:rsid w:val="00017859"/>
    <w:rsid w:val="00017B27"/>
    <w:rsid w:val="00020F1A"/>
    <w:rsid w:val="00074415"/>
    <w:rsid w:val="00074C84"/>
    <w:rsid w:val="00085A6B"/>
    <w:rsid w:val="0013606D"/>
    <w:rsid w:val="00142EBB"/>
    <w:rsid w:val="001665A1"/>
    <w:rsid w:val="00172AD8"/>
    <w:rsid w:val="001E5BC7"/>
    <w:rsid w:val="002319D8"/>
    <w:rsid w:val="00292F4C"/>
    <w:rsid w:val="002A1519"/>
    <w:rsid w:val="002A58B0"/>
    <w:rsid w:val="002B04F5"/>
    <w:rsid w:val="002B0DC8"/>
    <w:rsid w:val="00340967"/>
    <w:rsid w:val="003511FB"/>
    <w:rsid w:val="003612CA"/>
    <w:rsid w:val="003F33B4"/>
    <w:rsid w:val="004112E1"/>
    <w:rsid w:val="004572BA"/>
    <w:rsid w:val="00502C6A"/>
    <w:rsid w:val="005B030E"/>
    <w:rsid w:val="005D377B"/>
    <w:rsid w:val="006D0E6E"/>
    <w:rsid w:val="006D4357"/>
    <w:rsid w:val="006D5016"/>
    <w:rsid w:val="0075525C"/>
    <w:rsid w:val="007556DC"/>
    <w:rsid w:val="00755B53"/>
    <w:rsid w:val="00763E7D"/>
    <w:rsid w:val="00793DE9"/>
    <w:rsid w:val="007F7BCE"/>
    <w:rsid w:val="00822738"/>
    <w:rsid w:val="008637CA"/>
    <w:rsid w:val="008A64DF"/>
    <w:rsid w:val="008C3C30"/>
    <w:rsid w:val="0090509D"/>
    <w:rsid w:val="00913F51"/>
    <w:rsid w:val="00942650"/>
    <w:rsid w:val="009D530E"/>
    <w:rsid w:val="00A11B2F"/>
    <w:rsid w:val="00A13C55"/>
    <w:rsid w:val="00A164D6"/>
    <w:rsid w:val="00A3367D"/>
    <w:rsid w:val="00A41166"/>
    <w:rsid w:val="00A53136"/>
    <w:rsid w:val="00A708BC"/>
    <w:rsid w:val="00AC24C0"/>
    <w:rsid w:val="00B03F07"/>
    <w:rsid w:val="00B20D10"/>
    <w:rsid w:val="00BF7F27"/>
    <w:rsid w:val="00C44C55"/>
    <w:rsid w:val="00C52435"/>
    <w:rsid w:val="00C5391F"/>
    <w:rsid w:val="00C810DA"/>
    <w:rsid w:val="00CA387D"/>
    <w:rsid w:val="00D32574"/>
    <w:rsid w:val="00D40518"/>
    <w:rsid w:val="00D42242"/>
    <w:rsid w:val="00D535BB"/>
    <w:rsid w:val="00D816EC"/>
    <w:rsid w:val="00E32580"/>
    <w:rsid w:val="00E32B3B"/>
    <w:rsid w:val="00E55644"/>
    <w:rsid w:val="00E6557F"/>
    <w:rsid w:val="00E66365"/>
    <w:rsid w:val="00EB28C7"/>
    <w:rsid w:val="00EB31F5"/>
    <w:rsid w:val="00ED57EE"/>
    <w:rsid w:val="00F331B2"/>
    <w:rsid w:val="00F357C6"/>
    <w:rsid w:val="00F65859"/>
    <w:rsid w:val="00FA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8637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637C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rsid w:val="008637C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863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basedOn w:val="DefaultParagraphFont"/>
    <w:uiPriority w:val="99"/>
    <w:rsid w:val="008637CA"/>
    <w:rPr>
      <w:rFonts w:cs="Times New Roman"/>
    </w:rPr>
  </w:style>
  <w:style w:type="character" w:customStyle="1" w:styleId="mw-editsection">
    <w:name w:val="mw-editsection"/>
    <w:basedOn w:val="DefaultParagraphFont"/>
    <w:uiPriority w:val="99"/>
    <w:rsid w:val="008637CA"/>
    <w:rPr>
      <w:rFonts w:cs="Times New Roman"/>
    </w:rPr>
  </w:style>
  <w:style w:type="character" w:customStyle="1" w:styleId="mw-editsection-bracket">
    <w:name w:val="mw-editsection-bracket"/>
    <w:basedOn w:val="DefaultParagraphFont"/>
    <w:uiPriority w:val="99"/>
    <w:rsid w:val="008637CA"/>
    <w:rPr>
      <w:rFonts w:cs="Times New Roman"/>
    </w:rPr>
  </w:style>
  <w:style w:type="character" w:customStyle="1" w:styleId="mw-editsection-divider">
    <w:name w:val="mw-editsection-divider"/>
    <w:basedOn w:val="DefaultParagraphFont"/>
    <w:uiPriority w:val="99"/>
    <w:rsid w:val="008637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5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9467">
          <w:marLeft w:val="241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946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9468">
              <w:marLeft w:val="0"/>
              <w:marRight w:val="0"/>
              <w:marTop w:val="0"/>
              <w:marBottom w:val="0"/>
              <w:divBdr>
                <w:top w:val="single" w:sz="2" w:space="1" w:color="C8CCD1"/>
                <w:left w:val="single" w:sz="2" w:space="1" w:color="C8CCD1"/>
                <w:bottom w:val="single" w:sz="2" w:space="1" w:color="C8CCD1"/>
                <w:right w:val="single" w:sz="2" w:space="1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551</Words>
  <Characters>3145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Абасова</cp:lastModifiedBy>
  <cp:revision>15</cp:revision>
  <dcterms:created xsi:type="dcterms:W3CDTF">2019-02-12T17:01:00Z</dcterms:created>
  <dcterms:modified xsi:type="dcterms:W3CDTF">2020-03-12T12:20:00Z</dcterms:modified>
</cp:coreProperties>
</file>